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123A" w:rsidRDefault="00F6123A" w:rsidP="00F612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BACTON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F6123A" w:rsidRDefault="00F6123A" w:rsidP="00F612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Bacton</w:t>
      </w:r>
      <w:proofErr w:type="spellEnd"/>
      <w:r>
        <w:rPr>
          <w:rFonts w:ascii="Times New Roman" w:hAnsi="Times New Roman" w:cs="Times New Roman"/>
        </w:rPr>
        <w:t>, Norfolk. Gentleman.</w:t>
      </w:r>
    </w:p>
    <w:p w:rsidR="00F6123A" w:rsidRDefault="00F6123A" w:rsidP="00F6123A">
      <w:pPr>
        <w:rPr>
          <w:rFonts w:ascii="Times New Roman" w:hAnsi="Times New Roman" w:cs="Times New Roman"/>
        </w:rPr>
      </w:pPr>
    </w:p>
    <w:p w:rsidR="00F6123A" w:rsidRDefault="00F6123A" w:rsidP="00F6123A">
      <w:pPr>
        <w:rPr>
          <w:rFonts w:ascii="Times New Roman" w:hAnsi="Times New Roman" w:cs="Times New Roman"/>
        </w:rPr>
      </w:pPr>
    </w:p>
    <w:p w:rsidR="00F6123A" w:rsidRDefault="00F6123A" w:rsidP="00F612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Holer</w:t>
      </w:r>
      <w:proofErr w:type="spellEnd"/>
      <w:r>
        <w:rPr>
          <w:rFonts w:ascii="Times New Roman" w:hAnsi="Times New Roman" w:cs="Times New Roman"/>
        </w:rPr>
        <w:t>(q.v.) brought a plaint of debt against him and 12 others.</w:t>
      </w:r>
    </w:p>
    <w:p w:rsidR="00F6123A" w:rsidRDefault="00F6123A" w:rsidP="00F612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F3FC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F6123A" w:rsidRDefault="00F6123A" w:rsidP="00F6123A">
      <w:pPr>
        <w:rPr>
          <w:rFonts w:ascii="Times New Roman" w:hAnsi="Times New Roman" w:cs="Times New Roman"/>
        </w:rPr>
      </w:pPr>
    </w:p>
    <w:p w:rsidR="00F6123A" w:rsidRDefault="00F6123A" w:rsidP="00F6123A">
      <w:pPr>
        <w:rPr>
          <w:rFonts w:ascii="Times New Roman" w:hAnsi="Times New Roman" w:cs="Times New Roman"/>
        </w:rPr>
      </w:pPr>
    </w:p>
    <w:p w:rsidR="00F6123A" w:rsidRDefault="00F6123A" w:rsidP="00F612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February 2018</w:t>
      </w:r>
    </w:p>
    <w:p w:rsidR="006B2F86" w:rsidRPr="00E71FC3" w:rsidRDefault="00F6123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123A" w:rsidRDefault="00F6123A" w:rsidP="00E71FC3">
      <w:r>
        <w:separator/>
      </w:r>
    </w:p>
  </w:endnote>
  <w:endnote w:type="continuationSeparator" w:id="0">
    <w:p w:rsidR="00F6123A" w:rsidRDefault="00F6123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123A" w:rsidRDefault="00F6123A" w:rsidP="00E71FC3">
      <w:r>
        <w:separator/>
      </w:r>
    </w:p>
  </w:footnote>
  <w:footnote w:type="continuationSeparator" w:id="0">
    <w:p w:rsidR="00F6123A" w:rsidRDefault="00F6123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23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61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0BD80B-3BED-49DF-BB8A-B2AEA3613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123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612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2018-02-05T21:59:00Z</dcterms:created>
  <dcterms:modified xsi:type="dcterms:W3CDTF">2018-02-05T21:59:00Z</dcterms:modified>
</cp:coreProperties>
</file>